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ZVS-188-BM-24-009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Absturzsicherungen auf Dachflächen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zur Lieferung und Montage von Absturzsicherungen auf verschiedenen Dachflächen der Klinikums Osnabrück GmbH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